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9056B" w14:textId="272D7C9F" w:rsidR="00BD7525" w:rsidRPr="00451454" w:rsidRDefault="00451454" w:rsidP="00BB3A10">
      <w:pPr>
        <w:pStyle w:val="Geofyntitel"/>
      </w:pPr>
      <w:r w:rsidRPr="00451454">
        <w:t>TITEL</w:t>
      </w:r>
    </w:p>
    <w:p w14:paraId="7F3DA80D" w14:textId="72FA4E76" w:rsidR="00F21C65" w:rsidRDefault="00451454" w:rsidP="00F21C65">
      <w:pPr>
        <w:rPr>
          <w:rStyle w:val="Geofynoverskrift1grnTegn"/>
        </w:rPr>
      </w:pPr>
      <w:r w:rsidRPr="00BB3A10">
        <w:rPr>
          <w:rStyle w:val="geofynoverskrift1Tegn"/>
        </w:rPr>
        <w:t>Overskrift 1 /</w:t>
      </w:r>
      <w:r w:rsidRPr="00BB3A10">
        <w:rPr>
          <w:sz w:val="36"/>
        </w:rPr>
        <w:t xml:space="preserve"> </w:t>
      </w:r>
      <w:r w:rsidRPr="00BB3A10">
        <w:rPr>
          <w:rStyle w:val="Geofynoverskrift1grnTegn"/>
        </w:rPr>
        <w:t>Overskrift 1</w:t>
      </w:r>
    </w:p>
    <w:p w14:paraId="6CA0FEA2" w14:textId="3DF9C8AD" w:rsidR="00F21C65" w:rsidRPr="00F21C65" w:rsidRDefault="00451454" w:rsidP="00F21C65">
      <w:pPr>
        <w:pStyle w:val="Geofyntekst"/>
      </w:pPr>
      <w:r w:rsidRPr="00F21C65">
        <w:t>Tekst</w:t>
      </w:r>
    </w:p>
    <w:p w14:paraId="1058F984" w14:textId="7CE664B9" w:rsidR="00BB3A10" w:rsidRDefault="00451454" w:rsidP="00F21C65">
      <w:pPr>
        <w:pStyle w:val="Geofyntekstgr"/>
      </w:pPr>
      <w:r w:rsidRPr="00BB3A10">
        <w:t>Tekst</w:t>
      </w:r>
    </w:p>
    <w:p w14:paraId="2DB2F788" w14:textId="45CEECA8" w:rsidR="0048799E" w:rsidRDefault="0048799E" w:rsidP="00F21C65">
      <w:pPr>
        <w:pStyle w:val="Geofyntekstgr"/>
      </w:pPr>
    </w:p>
    <w:p w14:paraId="2E59B11D" w14:textId="41EC7556" w:rsidR="0048799E" w:rsidRDefault="0048799E" w:rsidP="00F21C65">
      <w:pPr>
        <w:pStyle w:val="Geofyntekstgr"/>
      </w:pPr>
    </w:p>
    <w:p w14:paraId="275E28E1" w14:textId="625301E6" w:rsidR="0048799E" w:rsidRDefault="0048799E" w:rsidP="00F21C65">
      <w:pPr>
        <w:pStyle w:val="Geofyntekstgr"/>
      </w:pPr>
    </w:p>
    <w:p w14:paraId="257CBD4E" w14:textId="3D7730A1" w:rsidR="0048799E" w:rsidRDefault="0048799E" w:rsidP="00F21C65">
      <w:pPr>
        <w:pStyle w:val="Geofyntekstgr"/>
      </w:pPr>
    </w:p>
    <w:p w14:paraId="20915B6B" w14:textId="036CE3ED" w:rsidR="0048799E" w:rsidRDefault="0048799E" w:rsidP="00F21C65">
      <w:pPr>
        <w:pStyle w:val="Geofyntekstgr"/>
      </w:pPr>
    </w:p>
    <w:p w14:paraId="0370BC97" w14:textId="16FF96E5" w:rsidR="0048799E" w:rsidRDefault="0048799E" w:rsidP="00F21C65">
      <w:pPr>
        <w:pStyle w:val="Geofyntekstgr"/>
      </w:pPr>
    </w:p>
    <w:p w14:paraId="664C7ED8" w14:textId="1FAB1264" w:rsidR="0048799E" w:rsidRDefault="0048799E" w:rsidP="00F21C65">
      <w:pPr>
        <w:pStyle w:val="Geofyntekstgr"/>
      </w:pPr>
    </w:p>
    <w:p w14:paraId="00ED4BB7" w14:textId="2A7E669A" w:rsidR="0048799E" w:rsidRDefault="0048799E" w:rsidP="00F21C65">
      <w:pPr>
        <w:pStyle w:val="Geofyntekstgr"/>
      </w:pPr>
    </w:p>
    <w:p w14:paraId="4E32E17C" w14:textId="11013897" w:rsidR="0048799E" w:rsidRDefault="0048799E" w:rsidP="00F21C65">
      <w:pPr>
        <w:pStyle w:val="Geofyntekstgr"/>
      </w:pPr>
    </w:p>
    <w:p w14:paraId="76E4AF40" w14:textId="3E242582" w:rsidR="0048799E" w:rsidRDefault="0048799E" w:rsidP="00F21C65">
      <w:pPr>
        <w:pStyle w:val="Geofyntekstgr"/>
      </w:pPr>
    </w:p>
    <w:p w14:paraId="0BBFBE6D" w14:textId="55F9190A" w:rsidR="0048799E" w:rsidRDefault="0048799E" w:rsidP="00F21C65">
      <w:pPr>
        <w:pStyle w:val="Geofyntekstgr"/>
      </w:pPr>
    </w:p>
    <w:p w14:paraId="50426C60" w14:textId="1F446D41" w:rsidR="0048799E" w:rsidRDefault="0048799E" w:rsidP="00F21C65">
      <w:pPr>
        <w:pStyle w:val="Geofyntekstgr"/>
      </w:pPr>
    </w:p>
    <w:p w14:paraId="1F2009F1" w14:textId="2B2A264A" w:rsidR="0048799E" w:rsidRDefault="0048799E" w:rsidP="00F21C65">
      <w:pPr>
        <w:pStyle w:val="Geofyntekstgr"/>
      </w:pPr>
    </w:p>
    <w:p w14:paraId="0B0BA028" w14:textId="580BC5A5" w:rsidR="0048799E" w:rsidRDefault="0048799E" w:rsidP="00F21C65">
      <w:pPr>
        <w:pStyle w:val="Geofyntekstgr"/>
      </w:pPr>
    </w:p>
    <w:p w14:paraId="56AA1DBC" w14:textId="5743AA7C" w:rsidR="0048799E" w:rsidRDefault="0048799E" w:rsidP="00F21C65">
      <w:pPr>
        <w:pStyle w:val="Geofyntekstgr"/>
      </w:pPr>
    </w:p>
    <w:p w14:paraId="59F0342E" w14:textId="6F0EC072" w:rsidR="0048799E" w:rsidRDefault="0048799E" w:rsidP="00F21C65">
      <w:pPr>
        <w:pStyle w:val="Geofyntekstgr"/>
      </w:pPr>
    </w:p>
    <w:p w14:paraId="23F9B94C" w14:textId="3E465108" w:rsidR="0048799E" w:rsidRDefault="0048799E" w:rsidP="00F21C65">
      <w:pPr>
        <w:pStyle w:val="Geofyntekstgr"/>
      </w:pPr>
    </w:p>
    <w:p w14:paraId="2A9F7121" w14:textId="41C3D4EE" w:rsidR="0048799E" w:rsidRDefault="0048799E" w:rsidP="00F21C65">
      <w:pPr>
        <w:pStyle w:val="Geofyntekstgr"/>
      </w:pPr>
    </w:p>
    <w:p w14:paraId="1239CA23" w14:textId="0D8D8342" w:rsidR="0048799E" w:rsidRDefault="0048799E" w:rsidP="00F21C65">
      <w:pPr>
        <w:pStyle w:val="Geofyntekstgr"/>
      </w:pPr>
    </w:p>
    <w:p w14:paraId="7AEEEBB9" w14:textId="3AD60CF2" w:rsidR="0048799E" w:rsidRDefault="0048799E" w:rsidP="00F21C65">
      <w:pPr>
        <w:pStyle w:val="Geofyntekstgr"/>
      </w:pPr>
    </w:p>
    <w:p w14:paraId="40BB79C1" w14:textId="733AB2C8" w:rsidR="0048799E" w:rsidRDefault="0048799E" w:rsidP="00F21C65">
      <w:pPr>
        <w:pStyle w:val="Geofyntekstgr"/>
      </w:pPr>
    </w:p>
    <w:p w14:paraId="2DE9A269" w14:textId="77086471" w:rsidR="0048799E" w:rsidRDefault="0048799E" w:rsidP="00F21C65">
      <w:pPr>
        <w:pStyle w:val="Geofyntekstgr"/>
      </w:pPr>
    </w:p>
    <w:p w14:paraId="18023C23" w14:textId="28C9D293" w:rsidR="0048799E" w:rsidRDefault="0048799E" w:rsidP="00F21C65">
      <w:pPr>
        <w:pStyle w:val="Geofyntekstgr"/>
      </w:pPr>
    </w:p>
    <w:p w14:paraId="61A00C4B" w14:textId="5404909B" w:rsidR="0048799E" w:rsidRDefault="0048799E" w:rsidP="00F21C65">
      <w:pPr>
        <w:pStyle w:val="Geofyntekstgr"/>
      </w:pPr>
    </w:p>
    <w:p w14:paraId="4E2C71B6" w14:textId="1A132012" w:rsidR="0048799E" w:rsidRDefault="0048799E" w:rsidP="00F21C65">
      <w:pPr>
        <w:pStyle w:val="Geofyntekstgr"/>
      </w:pPr>
    </w:p>
    <w:p w14:paraId="6AC21AEB" w14:textId="338F950B" w:rsidR="0048799E" w:rsidRDefault="0048799E" w:rsidP="00F21C65">
      <w:pPr>
        <w:pStyle w:val="Geofyntekstgr"/>
      </w:pPr>
    </w:p>
    <w:p w14:paraId="2655A183" w14:textId="3E21E240" w:rsidR="0048799E" w:rsidRDefault="0048799E" w:rsidP="00F21C65">
      <w:pPr>
        <w:pStyle w:val="Geofyntekstgr"/>
      </w:pPr>
    </w:p>
    <w:p w14:paraId="34F18BEA" w14:textId="3191619B" w:rsidR="0048799E" w:rsidRDefault="0048799E" w:rsidP="00F21C65">
      <w:pPr>
        <w:pStyle w:val="Geofyntekstgr"/>
      </w:pPr>
    </w:p>
    <w:p w14:paraId="315A49BB" w14:textId="6FCB5D47" w:rsidR="0048799E" w:rsidRDefault="0048799E" w:rsidP="00F21C65">
      <w:pPr>
        <w:pStyle w:val="Geofyntekstgr"/>
      </w:pPr>
    </w:p>
    <w:p w14:paraId="67C65E88" w14:textId="40257D6B" w:rsidR="0048799E" w:rsidRDefault="0048799E" w:rsidP="00F21C65">
      <w:pPr>
        <w:pStyle w:val="Geofyntekstgr"/>
      </w:pPr>
    </w:p>
    <w:p w14:paraId="79494EEE" w14:textId="0C65F13B" w:rsidR="0048799E" w:rsidRDefault="0048799E" w:rsidP="00F21C65">
      <w:pPr>
        <w:pStyle w:val="Geofyntekstgr"/>
      </w:pPr>
    </w:p>
    <w:p w14:paraId="3DE42625" w14:textId="74983EBE" w:rsidR="0048799E" w:rsidRDefault="0048799E" w:rsidP="00F21C65">
      <w:pPr>
        <w:pStyle w:val="Geofyntekstgr"/>
      </w:pPr>
    </w:p>
    <w:p w14:paraId="0FABEF0B" w14:textId="51FE41C0" w:rsidR="0048799E" w:rsidRDefault="0048799E" w:rsidP="00F21C65">
      <w:pPr>
        <w:pStyle w:val="Geofyntekstgr"/>
      </w:pPr>
    </w:p>
    <w:p w14:paraId="222D4AE7" w14:textId="3E9F45D4" w:rsidR="0048799E" w:rsidRDefault="0048799E" w:rsidP="00F21C65">
      <w:pPr>
        <w:pStyle w:val="Geofyntekstgr"/>
      </w:pPr>
    </w:p>
    <w:p w14:paraId="7F469B8C" w14:textId="52CA3947" w:rsidR="0048799E" w:rsidRDefault="0048799E" w:rsidP="00F21C65">
      <w:pPr>
        <w:pStyle w:val="Geofyntekstgr"/>
      </w:pPr>
    </w:p>
    <w:p w14:paraId="33043688" w14:textId="43ACBBCC" w:rsidR="0048799E" w:rsidRDefault="0048799E" w:rsidP="00F21C65">
      <w:pPr>
        <w:pStyle w:val="Geofyntekstgr"/>
      </w:pPr>
    </w:p>
    <w:p w14:paraId="54AD6A62" w14:textId="1BD71350" w:rsidR="0048799E" w:rsidRDefault="0048799E" w:rsidP="00F21C65">
      <w:pPr>
        <w:pStyle w:val="Geofyntekstgr"/>
      </w:pPr>
    </w:p>
    <w:p w14:paraId="250C9225" w14:textId="6E4F641D" w:rsidR="0048799E" w:rsidRDefault="0048799E" w:rsidP="00F21C65">
      <w:pPr>
        <w:pStyle w:val="Geofyntekstgr"/>
      </w:pPr>
    </w:p>
    <w:p w14:paraId="76C0A218" w14:textId="571772C5" w:rsidR="0048799E" w:rsidRDefault="0048799E" w:rsidP="00F21C65">
      <w:pPr>
        <w:pStyle w:val="Geofyntekstgr"/>
      </w:pPr>
    </w:p>
    <w:p w14:paraId="399AD9BE" w14:textId="04A01044" w:rsidR="0048799E" w:rsidRDefault="0048799E" w:rsidP="00F21C65">
      <w:pPr>
        <w:pStyle w:val="Geofyntekstgr"/>
      </w:pPr>
    </w:p>
    <w:p w14:paraId="0B9CA3B3" w14:textId="1340B6D6" w:rsidR="0048799E" w:rsidRDefault="0048799E" w:rsidP="00F21C65">
      <w:pPr>
        <w:pStyle w:val="Geofyntekstgr"/>
      </w:pPr>
    </w:p>
    <w:p w14:paraId="34B2FB0C" w14:textId="5155C3E4" w:rsidR="0048799E" w:rsidRDefault="0048799E" w:rsidP="00F21C65">
      <w:pPr>
        <w:pStyle w:val="Geofyntekstgr"/>
      </w:pPr>
    </w:p>
    <w:p w14:paraId="6248D512" w14:textId="1F230C2D" w:rsidR="0048799E" w:rsidRDefault="0048799E" w:rsidP="00F21C65">
      <w:pPr>
        <w:pStyle w:val="Geofyntekstgr"/>
      </w:pPr>
    </w:p>
    <w:p w14:paraId="1E96DEC2" w14:textId="1CEC8C19" w:rsidR="0048799E" w:rsidRDefault="0048799E" w:rsidP="00F21C65">
      <w:pPr>
        <w:pStyle w:val="Geofyntekstgr"/>
      </w:pPr>
    </w:p>
    <w:p w14:paraId="39C769D5" w14:textId="3233E68C" w:rsidR="0048799E" w:rsidRDefault="0048799E" w:rsidP="00F21C65">
      <w:pPr>
        <w:pStyle w:val="Geofyntekstgr"/>
      </w:pPr>
    </w:p>
    <w:p w14:paraId="0C205E5B" w14:textId="50D08633" w:rsidR="0048799E" w:rsidRDefault="0048799E" w:rsidP="00F21C65">
      <w:pPr>
        <w:pStyle w:val="Geofyntekstgr"/>
      </w:pPr>
    </w:p>
    <w:p w14:paraId="6AB934C2" w14:textId="5E29D556" w:rsidR="0048799E" w:rsidRDefault="0048799E" w:rsidP="00F21C65">
      <w:pPr>
        <w:pStyle w:val="Geofyntekstgr"/>
      </w:pPr>
    </w:p>
    <w:p w14:paraId="05EA1C70" w14:textId="0151A026" w:rsidR="0048799E" w:rsidRDefault="0048799E" w:rsidP="00F21C65">
      <w:pPr>
        <w:pStyle w:val="Geofyntekstgr"/>
      </w:pPr>
    </w:p>
    <w:p w14:paraId="337992C5" w14:textId="5A00558D" w:rsidR="0048799E" w:rsidRDefault="0048799E" w:rsidP="00F21C65">
      <w:pPr>
        <w:pStyle w:val="Geofyntekstgr"/>
      </w:pPr>
    </w:p>
    <w:p w14:paraId="59DEDA3A" w14:textId="5566B6B0" w:rsidR="0048799E" w:rsidRDefault="0048799E" w:rsidP="00F21C65">
      <w:pPr>
        <w:pStyle w:val="Geofyntekstgr"/>
      </w:pPr>
    </w:p>
    <w:p w14:paraId="607B730C" w14:textId="77777777" w:rsidR="0048799E" w:rsidRDefault="0048799E" w:rsidP="00F21C65">
      <w:pPr>
        <w:pStyle w:val="Geofyntekstgr"/>
      </w:pPr>
    </w:p>
    <w:p w14:paraId="4DBB42CB" w14:textId="23FE5444" w:rsidR="0048799E" w:rsidRDefault="0048799E" w:rsidP="00F21C65">
      <w:pPr>
        <w:pStyle w:val="Geofyntekstgr"/>
      </w:pPr>
    </w:p>
    <w:p w14:paraId="6EF38B78" w14:textId="103A6179" w:rsidR="0048799E" w:rsidRDefault="0048799E" w:rsidP="00F21C65">
      <w:pPr>
        <w:pStyle w:val="Geofyntekstgr"/>
      </w:pPr>
    </w:p>
    <w:p w14:paraId="2ABA2192" w14:textId="41A6A3DF" w:rsidR="0048799E" w:rsidRDefault="0048799E" w:rsidP="00F21C65">
      <w:pPr>
        <w:pStyle w:val="Geofyntekstgr"/>
      </w:pPr>
    </w:p>
    <w:p w14:paraId="30E986F1" w14:textId="77777777" w:rsidR="0048799E" w:rsidRPr="00F21C65" w:rsidRDefault="0048799E" w:rsidP="00F21C65">
      <w:pPr>
        <w:pStyle w:val="Geofyntekstgr"/>
        <w:rPr>
          <w:sz w:val="36"/>
        </w:rPr>
      </w:pPr>
    </w:p>
    <w:sectPr w:rsidR="0048799E" w:rsidRPr="00F21C65" w:rsidSect="00A17F2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134" w:bottom="1588" w:left="1134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3F12F" w14:textId="77777777" w:rsidR="006E65A5" w:rsidRDefault="006E65A5" w:rsidP="00940B32">
      <w:pPr>
        <w:spacing w:after="0" w:line="240" w:lineRule="auto"/>
      </w:pPr>
      <w:r>
        <w:separator/>
      </w:r>
    </w:p>
  </w:endnote>
  <w:endnote w:type="continuationSeparator" w:id="0">
    <w:p w14:paraId="03BED0DA" w14:textId="77777777" w:rsidR="006E65A5" w:rsidRDefault="006E65A5" w:rsidP="00940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B42BF" w14:textId="77777777" w:rsidR="00CA720D" w:rsidRDefault="00CA720D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8634612"/>
      <w:docPartObj>
        <w:docPartGallery w:val="Page Numbers (Bottom of Page)"/>
        <w:docPartUnique/>
      </w:docPartObj>
    </w:sdtPr>
    <w:sdtEndPr/>
    <w:sdtContent>
      <w:p w14:paraId="10B8D8AC" w14:textId="70D1E3FB" w:rsidR="00F7546D" w:rsidRDefault="00F7546D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576">
          <w:rPr>
            <w:noProof/>
          </w:rPr>
          <w:t>2</w:t>
        </w:r>
        <w:r>
          <w:fldChar w:fldCharType="end"/>
        </w:r>
      </w:p>
    </w:sdtContent>
  </w:sdt>
  <w:p w14:paraId="2330ED3B" w14:textId="77777777" w:rsidR="00F7546D" w:rsidRDefault="00F7546D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1265516"/>
      <w:docPartObj>
        <w:docPartGallery w:val="Page Numbers (Bottom of Page)"/>
        <w:docPartUnique/>
      </w:docPartObj>
    </w:sdtPr>
    <w:sdtEndPr/>
    <w:sdtContent>
      <w:p w14:paraId="21D9443B" w14:textId="30D2C708" w:rsidR="00532019" w:rsidRDefault="00532019">
        <w:pPr>
          <w:pStyle w:val="Sidefo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779">
          <w:rPr>
            <w:noProof/>
          </w:rPr>
          <w:t>1</w:t>
        </w:r>
        <w:r>
          <w:fldChar w:fldCharType="end"/>
        </w:r>
      </w:p>
    </w:sdtContent>
  </w:sdt>
  <w:p w14:paraId="3197E374" w14:textId="77777777" w:rsidR="00532019" w:rsidRDefault="0053201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FB04D" w14:textId="77777777" w:rsidR="006E65A5" w:rsidRDefault="006E65A5" w:rsidP="00940B32">
      <w:pPr>
        <w:spacing w:after="0" w:line="240" w:lineRule="auto"/>
      </w:pPr>
      <w:r>
        <w:separator/>
      </w:r>
    </w:p>
  </w:footnote>
  <w:footnote w:type="continuationSeparator" w:id="0">
    <w:p w14:paraId="618DFFDA" w14:textId="77777777" w:rsidR="006E65A5" w:rsidRDefault="006E65A5" w:rsidP="00940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C8742" w14:textId="77777777" w:rsidR="00CA720D" w:rsidRDefault="00CA720D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5DC96" w14:textId="38D2BF9E" w:rsidR="0048799E" w:rsidRDefault="00CA720D" w:rsidP="0048799E">
    <w:pPr>
      <w:pStyle w:val="Sidehoved"/>
      <w:jc w:val="right"/>
    </w:pPr>
    <w:r w:rsidRPr="00040DC1">
      <w:rPr>
        <w:noProof/>
      </w:rPr>
      <w:drawing>
        <wp:anchor distT="0" distB="0" distL="114300" distR="114300" simplePos="0" relativeHeight="251657215" behindDoc="0" locked="0" layoutInCell="1" allowOverlap="1" wp14:anchorId="410D4A03" wp14:editId="59DE1B86">
          <wp:simplePos x="0" y="0"/>
          <wp:positionH relativeFrom="column">
            <wp:posOffset>5880735</wp:posOffset>
          </wp:positionH>
          <wp:positionV relativeFrom="paragraph">
            <wp:posOffset>-1270</wp:posOffset>
          </wp:positionV>
          <wp:extent cx="378000" cy="378000"/>
          <wp:effectExtent l="0" t="0" r="3175" b="3175"/>
          <wp:wrapSquare wrapText="bothSides"/>
          <wp:docPr id="4" name="Billede 4" descr="C:\Users\jgje\Dropbox\GeoFyn\Grafik\20190102 Ny grafik\Egne afledte filer\1 LOGOFILER\PNG\Sort\CMYK_Ik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gje\Dropbox\GeoFyn\Grafik\20190102 Ny grafik\Egne afledte filer\1 LOGOFILER\PNG\Sort\CMYK_Iko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8000" cy="37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1200A" w14:textId="03AB59DA" w:rsidR="00790A8A" w:rsidRDefault="00790A8A" w:rsidP="00790A8A">
    <w:pPr>
      <w:pStyle w:val="Sidehoved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A2142"/>
    <w:multiLevelType w:val="hybridMultilevel"/>
    <w:tmpl w:val="18A82A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87D"/>
    <w:multiLevelType w:val="hybridMultilevel"/>
    <w:tmpl w:val="5DE47B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31FCE"/>
    <w:multiLevelType w:val="hybridMultilevel"/>
    <w:tmpl w:val="951605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81F27"/>
    <w:multiLevelType w:val="hybridMultilevel"/>
    <w:tmpl w:val="B9F2FEDA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483A74"/>
    <w:multiLevelType w:val="hybridMultilevel"/>
    <w:tmpl w:val="1DD27622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2288F"/>
    <w:multiLevelType w:val="hybridMultilevel"/>
    <w:tmpl w:val="6FE0471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F2B13"/>
    <w:multiLevelType w:val="hybridMultilevel"/>
    <w:tmpl w:val="412CB8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2494C"/>
    <w:multiLevelType w:val="hybridMultilevel"/>
    <w:tmpl w:val="43C68D4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96631"/>
    <w:multiLevelType w:val="hybridMultilevel"/>
    <w:tmpl w:val="1214D31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81784"/>
    <w:multiLevelType w:val="hybridMultilevel"/>
    <w:tmpl w:val="D69E173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211675"/>
    <w:multiLevelType w:val="hybridMultilevel"/>
    <w:tmpl w:val="77E87D8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40C46"/>
    <w:multiLevelType w:val="hybridMultilevel"/>
    <w:tmpl w:val="2478549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8F45A2"/>
    <w:multiLevelType w:val="hybridMultilevel"/>
    <w:tmpl w:val="113453D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E75A1"/>
    <w:multiLevelType w:val="hybridMultilevel"/>
    <w:tmpl w:val="05F0404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051F5"/>
    <w:multiLevelType w:val="hybridMultilevel"/>
    <w:tmpl w:val="9A0C4ED6"/>
    <w:lvl w:ilvl="0" w:tplc="5F825912">
      <w:start w:val="500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color w:val="333333"/>
        <w:sz w:val="3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4968BD"/>
    <w:multiLevelType w:val="hybridMultilevel"/>
    <w:tmpl w:val="E7FA058A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65F8E"/>
    <w:multiLevelType w:val="hybridMultilevel"/>
    <w:tmpl w:val="40A42EB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05706"/>
    <w:multiLevelType w:val="hybridMultilevel"/>
    <w:tmpl w:val="871EFA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E1225E"/>
    <w:multiLevelType w:val="hybridMultilevel"/>
    <w:tmpl w:val="A0F082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87DD5"/>
    <w:multiLevelType w:val="hybridMultilevel"/>
    <w:tmpl w:val="64A8111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E739A"/>
    <w:multiLevelType w:val="hybridMultilevel"/>
    <w:tmpl w:val="7878225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345D0"/>
    <w:multiLevelType w:val="hybridMultilevel"/>
    <w:tmpl w:val="12803B6C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4FC205E"/>
    <w:multiLevelType w:val="hybridMultilevel"/>
    <w:tmpl w:val="EDA6A2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9320F"/>
    <w:multiLevelType w:val="hybridMultilevel"/>
    <w:tmpl w:val="E90CF5A6"/>
    <w:lvl w:ilvl="0" w:tplc="5C908EE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  <w:color w:val="333333"/>
        <w:sz w:val="3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C5C89"/>
    <w:multiLevelType w:val="hybridMultilevel"/>
    <w:tmpl w:val="8898D0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54442"/>
    <w:multiLevelType w:val="hybridMultilevel"/>
    <w:tmpl w:val="CFD809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F32A9"/>
    <w:multiLevelType w:val="hybridMultilevel"/>
    <w:tmpl w:val="2F0AE138"/>
    <w:lvl w:ilvl="0" w:tplc="F2C616E8">
      <w:start w:val="27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581BA3"/>
    <w:multiLevelType w:val="hybridMultilevel"/>
    <w:tmpl w:val="FC7E0A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C4522"/>
    <w:multiLevelType w:val="hybridMultilevel"/>
    <w:tmpl w:val="2F509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047142"/>
    <w:multiLevelType w:val="hybridMultilevel"/>
    <w:tmpl w:val="748EF6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2804E8"/>
    <w:multiLevelType w:val="hybridMultilevel"/>
    <w:tmpl w:val="C19893A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E2CCE"/>
    <w:multiLevelType w:val="hybridMultilevel"/>
    <w:tmpl w:val="21E6EF6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3337DD"/>
    <w:multiLevelType w:val="hybridMultilevel"/>
    <w:tmpl w:val="A224D7B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A5D6E"/>
    <w:multiLevelType w:val="hybridMultilevel"/>
    <w:tmpl w:val="007C141C"/>
    <w:lvl w:ilvl="0" w:tplc="0406000F">
      <w:start w:val="1"/>
      <w:numFmt w:val="decimal"/>
      <w:lvlText w:val="%1."/>
      <w:lvlJc w:val="left"/>
      <w:pPr>
        <w:ind w:left="360" w:hanging="360"/>
      </w:p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5A756A"/>
    <w:multiLevelType w:val="hybridMultilevel"/>
    <w:tmpl w:val="879AC6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66885"/>
    <w:multiLevelType w:val="hybridMultilevel"/>
    <w:tmpl w:val="76A6494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A52F6"/>
    <w:multiLevelType w:val="hybridMultilevel"/>
    <w:tmpl w:val="3CE6ADCA"/>
    <w:lvl w:ilvl="0" w:tplc="35A6A72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CE0D5C"/>
    <w:multiLevelType w:val="hybridMultilevel"/>
    <w:tmpl w:val="611CF10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76FDC"/>
    <w:multiLevelType w:val="hybridMultilevel"/>
    <w:tmpl w:val="46CEE3B6"/>
    <w:lvl w:ilvl="0" w:tplc="F566C9CC">
      <w:numFmt w:val="bullet"/>
      <w:lvlText w:val="•"/>
      <w:lvlJc w:val="left"/>
      <w:pPr>
        <w:ind w:left="1080" w:hanging="720"/>
      </w:pPr>
      <w:rPr>
        <w:rFonts w:ascii="Century Gothic" w:eastAsiaTheme="minorEastAsia" w:hAnsi="Century Gothic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E34C5A"/>
    <w:multiLevelType w:val="hybridMultilevel"/>
    <w:tmpl w:val="A8D22B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6C70"/>
    <w:multiLevelType w:val="hybridMultilevel"/>
    <w:tmpl w:val="B50E5C9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A97290"/>
    <w:multiLevelType w:val="hybridMultilevel"/>
    <w:tmpl w:val="BB9A8D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3"/>
  </w:num>
  <w:num w:numId="3">
    <w:abstractNumId w:val="6"/>
  </w:num>
  <w:num w:numId="4">
    <w:abstractNumId w:val="9"/>
  </w:num>
  <w:num w:numId="5">
    <w:abstractNumId w:val="16"/>
  </w:num>
  <w:num w:numId="6">
    <w:abstractNumId w:val="20"/>
  </w:num>
  <w:num w:numId="7">
    <w:abstractNumId w:val="4"/>
  </w:num>
  <w:num w:numId="8">
    <w:abstractNumId w:val="3"/>
  </w:num>
  <w:num w:numId="9">
    <w:abstractNumId w:val="15"/>
  </w:num>
  <w:num w:numId="10">
    <w:abstractNumId w:val="38"/>
  </w:num>
  <w:num w:numId="11">
    <w:abstractNumId w:val="23"/>
  </w:num>
  <w:num w:numId="12">
    <w:abstractNumId w:val="31"/>
  </w:num>
  <w:num w:numId="13">
    <w:abstractNumId w:val="24"/>
  </w:num>
  <w:num w:numId="14">
    <w:abstractNumId w:val="0"/>
  </w:num>
  <w:num w:numId="15">
    <w:abstractNumId w:val="13"/>
  </w:num>
  <w:num w:numId="16">
    <w:abstractNumId w:val="14"/>
  </w:num>
  <w:num w:numId="17">
    <w:abstractNumId w:val="41"/>
  </w:num>
  <w:num w:numId="18">
    <w:abstractNumId w:val="21"/>
  </w:num>
  <w:num w:numId="19">
    <w:abstractNumId w:val="32"/>
  </w:num>
  <w:num w:numId="20">
    <w:abstractNumId w:val="19"/>
  </w:num>
  <w:num w:numId="21">
    <w:abstractNumId w:val="33"/>
  </w:num>
  <w:num w:numId="22">
    <w:abstractNumId w:val="37"/>
  </w:num>
  <w:num w:numId="23">
    <w:abstractNumId w:val="17"/>
  </w:num>
  <w:num w:numId="24">
    <w:abstractNumId w:val="25"/>
  </w:num>
  <w:num w:numId="25">
    <w:abstractNumId w:val="1"/>
  </w:num>
  <w:num w:numId="26">
    <w:abstractNumId w:val="18"/>
  </w:num>
  <w:num w:numId="27">
    <w:abstractNumId w:val="28"/>
  </w:num>
  <w:num w:numId="28">
    <w:abstractNumId w:val="35"/>
  </w:num>
  <w:num w:numId="29">
    <w:abstractNumId w:val="34"/>
  </w:num>
  <w:num w:numId="30">
    <w:abstractNumId w:val="7"/>
  </w:num>
  <w:num w:numId="31">
    <w:abstractNumId w:val="12"/>
  </w:num>
  <w:num w:numId="32">
    <w:abstractNumId w:val="27"/>
  </w:num>
  <w:num w:numId="33">
    <w:abstractNumId w:val="29"/>
  </w:num>
  <w:num w:numId="34">
    <w:abstractNumId w:val="30"/>
  </w:num>
  <w:num w:numId="35">
    <w:abstractNumId w:val="40"/>
  </w:num>
  <w:num w:numId="36">
    <w:abstractNumId w:val="39"/>
  </w:num>
  <w:num w:numId="37">
    <w:abstractNumId w:val="11"/>
  </w:num>
  <w:num w:numId="38">
    <w:abstractNumId w:val="2"/>
  </w:num>
  <w:num w:numId="39">
    <w:abstractNumId w:val="22"/>
  </w:num>
  <w:num w:numId="40">
    <w:abstractNumId w:val="8"/>
  </w:num>
  <w:num w:numId="41">
    <w:abstractNumId w:val="26"/>
  </w:num>
  <w:num w:numId="42">
    <w:abstractNumId w:val="10"/>
  </w:num>
  <w:num w:numId="43">
    <w:abstractNumId w:val="5"/>
  </w:num>
  <w:num w:numId="4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1B8"/>
    <w:rsid w:val="0000300C"/>
    <w:rsid w:val="00003A60"/>
    <w:rsid w:val="000041BE"/>
    <w:rsid w:val="000050BB"/>
    <w:rsid w:val="00005FAA"/>
    <w:rsid w:val="0001715F"/>
    <w:rsid w:val="000303A6"/>
    <w:rsid w:val="000311F1"/>
    <w:rsid w:val="00031DA6"/>
    <w:rsid w:val="00043769"/>
    <w:rsid w:val="00051E99"/>
    <w:rsid w:val="00062E0D"/>
    <w:rsid w:val="00066773"/>
    <w:rsid w:val="00071E55"/>
    <w:rsid w:val="000C4605"/>
    <w:rsid w:val="000D7D58"/>
    <w:rsid w:val="000F5485"/>
    <w:rsid w:val="00135196"/>
    <w:rsid w:val="00147CBD"/>
    <w:rsid w:val="00151592"/>
    <w:rsid w:val="0016161D"/>
    <w:rsid w:val="001810A1"/>
    <w:rsid w:val="001975E0"/>
    <w:rsid w:val="001B26EB"/>
    <w:rsid w:val="001B510E"/>
    <w:rsid w:val="001C5397"/>
    <w:rsid w:val="001C5BA4"/>
    <w:rsid w:val="001C6DBF"/>
    <w:rsid w:val="001D12D1"/>
    <w:rsid w:val="001D5C59"/>
    <w:rsid w:val="001D77A4"/>
    <w:rsid w:val="001F5A64"/>
    <w:rsid w:val="00200F60"/>
    <w:rsid w:val="00204E7E"/>
    <w:rsid w:val="002062F6"/>
    <w:rsid w:val="002131A6"/>
    <w:rsid w:val="00217B21"/>
    <w:rsid w:val="00224691"/>
    <w:rsid w:val="00224E51"/>
    <w:rsid w:val="00233556"/>
    <w:rsid w:val="00234976"/>
    <w:rsid w:val="002449B0"/>
    <w:rsid w:val="00256FA7"/>
    <w:rsid w:val="00264D13"/>
    <w:rsid w:val="002713EA"/>
    <w:rsid w:val="00276317"/>
    <w:rsid w:val="00287AD2"/>
    <w:rsid w:val="0029397C"/>
    <w:rsid w:val="00293B61"/>
    <w:rsid w:val="002B1476"/>
    <w:rsid w:val="002B563A"/>
    <w:rsid w:val="002C1F11"/>
    <w:rsid w:val="002C7170"/>
    <w:rsid w:val="002E4FB9"/>
    <w:rsid w:val="002F3815"/>
    <w:rsid w:val="002F795B"/>
    <w:rsid w:val="0031512A"/>
    <w:rsid w:val="0031765E"/>
    <w:rsid w:val="00325052"/>
    <w:rsid w:val="00326351"/>
    <w:rsid w:val="003317C6"/>
    <w:rsid w:val="00332E7C"/>
    <w:rsid w:val="00336C17"/>
    <w:rsid w:val="00343562"/>
    <w:rsid w:val="00344C20"/>
    <w:rsid w:val="00353313"/>
    <w:rsid w:val="00356B54"/>
    <w:rsid w:val="0035779B"/>
    <w:rsid w:val="00385285"/>
    <w:rsid w:val="00393F3D"/>
    <w:rsid w:val="003A297A"/>
    <w:rsid w:val="003A7AC6"/>
    <w:rsid w:val="003E22A9"/>
    <w:rsid w:val="003E7C93"/>
    <w:rsid w:val="00401528"/>
    <w:rsid w:val="00401B6C"/>
    <w:rsid w:val="00411697"/>
    <w:rsid w:val="00414E31"/>
    <w:rsid w:val="00416045"/>
    <w:rsid w:val="00432894"/>
    <w:rsid w:val="00437B48"/>
    <w:rsid w:val="0044335E"/>
    <w:rsid w:val="0044633A"/>
    <w:rsid w:val="00451454"/>
    <w:rsid w:val="004607B2"/>
    <w:rsid w:val="00475A22"/>
    <w:rsid w:val="00475B2C"/>
    <w:rsid w:val="004866A4"/>
    <w:rsid w:val="004867D8"/>
    <w:rsid w:val="0048799E"/>
    <w:rsid w:val="004B2141"/>
    <w:rsid w:val="004C0410"/>
    <w:rsid w:val="004D516D"/>
    <w:rsid w:val="00514379"/>
    <w:rsid w:val="0052051D"/>
    <w:rsid w:val="005237E2"/>
    <w:rsid w:val="0052495C"/>
    <w:rsid w:val="005310D3"/>
    <w:rsid w:val="00532019"/>
    <w:rsid w:val="00535EF2"/>
    <w:rsid w:val="00552646"/>
    <w:rsid w:val="005568D2"/>
    <w:rsid w:val="005649E5"/>
    <w:rsid w:val="0059692F"/>
    <w:rsid w:val="00597450"/>
    <w:rsid w:val="005A4F3A"/>
    <w:rsid w:val="005B5EC8"/>
    <w:rsid w:val="005C1CB5"/>
    <w:rsid w:val="005D5D6C"/>
    <w:rsid w:val="005F3B0A"/>
    <w:rsid w:val="006054A3"/>
    <w:rsid w:val="00605E09"/>
    <w:rsid w:val="006066FE"/>
    <w:rsid w:val="00614833"/>
    <w:rsid w:val="00614FEF"/>
    <w:rsid w:val="0063031C"/>
    <w:rsid w:val="006323CD"/>
    <w:rsid w:val="00634767"/>
    <w:rsid w:val="00634FFC"/>
    <w:rsid w:val="0064142A"/>
    <w:rsid w:val="00643703"/>
    <w:rsid w:val="0065416C"/>
    <w:rsid w:val="00681639"/>
    <w:rsid w:val="00696F43"/>
    <w:rsid w:val="006A6944"/>
    <w:rsid w:val="006D1108"/>
    <w:rsid w:val="006D5779"/>
    <w:rsid w:val="006E3271"/>
    <w:rsid w:val="006E65A5"/>
    <w:rsid w:val="006E7161"/>
    <w:rsid w:val="006F1DF0"/>
    <w:rsid w:val="006F3AA8"/>
    <w:rsid w:val="00700B99"/>
    <w:rsid w:val="00704FA7"/>
    <w:rsid w:val="00707A7A"/>
    <w:rsid w:val="007137B5"/>
    <w:rsid w:val="0071786A"/>
    <w:rsid w:val="0072615C"/>
    <w:rsid w:val="00726A5B"/>
    <w:rsid w:val="00726AE6"/>
    <w:rsid w:val="0073425B"/>
    <w:rsid w:val="00762CCD"/>
    <w:rsid w:val="007630DA"/>
    <w:rsid w:val="00763524"/>
    <w:rsid w:val="00772AF5"/>
    <w:rsid w:val="007855C8"/>
    <w:rsid w:val="00786D13"/>
    <w:rsid w:val="00787B93"/>
    <w:rsid w:val="00790A8A"/>
    <w:rsid w:val="00793DAF"/>
    <w:rsid w:val="007A339F"/>
    <w:rsid w:val="007A6088"/>
    <w:rsid w:val="007B0A11"/>
    <w:rsid w:val="007C1330"/>
    <w:rsid w:val="007C5471"/>
    <w:rsid w:val="007C56AD"/>
    <w:rsid w:val="007D2969"/>
    <w:rsid w:val="007D3896"/>
    <w:rsid w:val="007F1D44"/>
    <w:rsid w:val="007F3483"/>
    <w:rsid w:val="007F4E40"/>
    <w:rsid w:val="00837CFB"/>
    <w:rsid w:val="00845E7F"/>
    <w:rsid w:val="00853246"/>
    <w:rsid w:val="00853A54"/>
    <w:rsid w:val="00855690"/>
    <w:rsid w:val="00856BF4"/>
    <w:rsid w:val="00864BF9"/>
    <w:rsid w:val="008756D7"/>
    <w:rsid w:val="008764B9"/>
    <w:rsid w:val="00880D1F"/>
    <w:rsid w:val="00882B76"/>
    <w:rsid w:val="008A08DD"/>
    <w:rsid w:val="008A60E9"/>
    <w:rsid w:val="008C0B9C"/>
    <w:rsid w:val="008D36F1"/>
    <w:rsid w:val="008D670E"/>
    <w:rsid w:val="008F0BD1"/>
    <w:rsid w:val="008F1384"/>
    <w:rsid w:val="008F772B"/>
    <w:rsid w:val="00921B14"/>
    <w:rsid w:val="00932F9E"/>
    <w:rsid w:val="009407D0"/>
    <w:rsid w:val="00940B32"/>
    <w:rsid w:val="009441D9"/>
    <w:rsid w:val="00954EE5"/>
    <w:rsid w:val="00970D15"/>
    <w:rsid w:val="0097798A"/>
    <w:rsid w:val="00980445"/>
    <w:rsid w:val="009A7DD8"/>
    <w:rsid w:val="009B3E33"/>
    <w:rsid w:val="009C071A"/>
    <w:rsid w:val="009C70BF"/>
    <w:rsid w:val="009E68A8"/>
    <w:rsid w:val="00A01057"/>
    <w:rsid w:val="00A03387"/>
    <w:rsid w:val="00A07714"/>
    <w:rsid w:val="00A1563C"/>
    <w:rsid w:val="00A170E8"/>
    <w:rsid w:val="00A17F2B"/>
    <w:rsid w:val="00A32F8F"/>
    <w:rsid w:val="00A42C88"/>
    <w:rsid w:val="00A43776"/>
    <w:rsid w:val="00A5030E"/>
    <w:rsid w:val="00A5381D"/>
    <w:rsid w:val="00A771D0"/>
    <w:rsid w:val="00A87045"/>
    <w:rsid w:val="00AA7DDF"/>
    <w:rsid w:val="00AC7B86"/>
    <w:rsid w:val="00AE37B6"/>
    <w:rsid w:val="00AE505A"/>
    <w:rsid w:val="00AF43C1"/>
    <w:rsid w:val="00B25E6F"/>
    <w:rsid w:val="00B26639"/>
    <w:rsid w:val="00B37A1B"/>
    <w:rsid w:val="00B57D40"/>
    <w:rsid w:val="00B74645"/>
    <w:rsid w:val="00B81DB9"/>
    <w:rsid w:val="00B86F02"/>
    <w:rsid w:val="00B959B9"/>
    <w:rsid w:val="00BA431E"/>
    <w:rsid w:val="00BA6A74"/>
    <w:rsid w:val="00BB1576"/>
    <w:rsid w:val="00BB3A10"/>
    <w:rsid w:val="00BB6D75"/>
    <w:rsid w:val="00BD7525"/>
    <w:rsid w:val="00C065EA"/>
    <w:rsid w:val="00C138AC"/>
    <w:rsid w:val="00C13BE9"/>
    <w:rsid w:val="00C20AA1"/>
    <w:rsid w:val="00C20D49"/>
    <w:rsid w:val="00C25C42"/>
    <w:rsid w:val="00C367C7"/>
    <w:rsid w:val="00C47F78"/>
    <w:rsid w:val="00C52B6F"/>
    <w:rsid w:val="00C54105"/>
    <w:rsid w:val="00C55DDA"/>
    <w:rsid w:val="00C61400"/>
    <w:rsid w:val="00C71103"/>
    <w:rsid w:val="00C75882"/>
    <w:rsid w:val="00C933CD"/>
    <w:rsid w:val="00C938C0"/>
    <w:rsid w:val="00C945E0"/>
    <w:rsid w:val="00C945F2"/>
    <w:rsid w:val="00C97C47"/>
    <w:rsid w:val="00CA6CDF"/>
    <w:rsid w:val="00CA720D"/>
    <w:rsid w:val="00CA749C"/>
    <w:rsid w:val="00CB41A5"/>
    <w:rsid w:val="00CD0B84"/>
    <w:rsid w:val="00CE1113"/>
    <w:rsid w:val="00CF07DD"/>
    <w:rsid w:val="00CF3123"/>
    <w:rsid w:val="00D05B7A"/>
    <w:rsid w:val="00D206C0"/>
    <w:rsid w:val="00D33D5E"/>
    <w:rsid w:val="00D3535A"/>
    <w:rsid w:val="00D4072A"/>
    <w:rsid w:val="00D42DD4"/>
    <w:rsid w:val="00D42F11"/>
    <w:rsid w:val="00D435AD"/>
    <w:rsid w:val="00D43840"/>
    <w:rsid w:val="00D4453D"/>
    <w:rsid w:val="00D461B8"/>
    <w:rsid w:val="00D54211"/>
    <w:rsid w:val="00D60B3E"/>
    <w:rsid w:val="00D63087"/>
    <w:rsid w:val="00D931F9"/>
    <w:rsid w:val="00DB3FBC"/>
    <w:rsid w:val="00DB755A"/>
    <w:rsid w:val="00DB7598"/>
    <w:rsid w:val="00DC00E3"/>
    <w:rsid w:val="00DC6947"/>
    <w:rsid w:val="00DD74B2"/>
    <w:rsid w:val="00DE20AC"/>
    <w:rsid w:val="00DE2E00"/>
    <w:rsid w:val="00DE7D38"/>
    <w:rsid w:val="00DF0872"/>
    <w:rsid w:val="00DF52CA"/>
    <w:rsid w:val="00E30C5A"/>
    <w:rsid w:val="00E30F38"/>
    <w:rsid w:val="00E603D1"/>
    <w:rsid w:val="00E726B5"/>
    <w:rsid w:val="00E73BD3"/>
    <w:rsid w:val="00E7664B"/>
    <w:rsid w:val="00E8627C"/>
    <w:rsid w:val="00E9216E"/>
    <w:rsid w:val="00EA0F84"/>
    <w:rsid w:val="00EA1158"/>
    <w:rsid w:val="00EA732B"/>
    <w:rsid w:val="00ED61B4"/>
    <w:rsid w:val="00EE6D7A"/>
    <w:rsid w:val="00EF20EC"/>
    <w:rsid w:val="00F13497"/>
    <w:rsid w:val="00F21C65"/>
    <w:rsid w:val="00F32C8E"/>
    <w:rsid w:val="00F53010"/>
    <w:rsid w:val="00F53931"/>
    <w:rsid w:val="00F561B7"/>
    <w:rsid w:val="00F664C7"/>
    <w:rsid w:val="00F70071"/>
    <w:rsid w:val="00F7546D"/>
    <w:rsid w:val="00F75ADF"/>
    <w:rsid w:val="00F84C15"/>
    <w:rsid w:val="00FE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3FC9C3"/>
  <w15:chartTrackingRefBased/>
  <w15:docId w15:val="{DC443B19-F209-43D1-9610-D54E5DE78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7"/>
        <w:szCs w:val="17"/>
        <w:lang w:val="en-US" w:eastAsia="ja-JP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C00E3"/>
    <w:rPr>
      <w:sz w:val="18"/>
      <w:lang w:val="da-DK"/>
    </w:rPr>
  </w:style>
  <w:style w:type="paragraph" w:styleId="Overskrift1">
    <w:name w:val="heading 1"/>
    <w:basedOn w:val="Normal"/>
    <w:next w:val="Normal"/>
    <w:link w:val="Overskrift1Tegn"/>
    <w:autoRedefine/>
    <w:uiPriority w:val="9"/>
    <w:rsid w:val="00451454"/>
    <w:pPr>
      <w:keepNext/>
      <w:keepLines/>
      <w:spacing w:before="400" w:after="40" w:line="240" w:lineRule="auto"/>
      <w:outlineLvl w:val="0"/>
    </w:pPr>
    <w:rPr>
      <w:rFonts w:ascii="Arial" w:eastAsiaTheme="majorEastAsia" w:hAnsi="Arial" w:cs="Arial"/>
      <w:b/>
      <w:color w:val="05683A"/>
      <w:sz w:val="44"/>
      <w:szCs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rsid w:val="005237E2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05683A"/>
      <w:sz w:val="32"/>
      <w:szCs w:val="24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rsid w:val="008F0BD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5683A"/>
      <w:sz w:val="26"/>
      <w:szCs w:val="22"/>
    </w:rPr>
  </w:style>
  <w:style w:type="paragraph" w:styleId="Overskrift4">
    <w:name w:val="heading 4"/>
    <w:basedOn w:val="Normal"/>
    <w:next w:val="Normal"/>
    <w:link w:val="Overskrift4Tegn"/>
    <w:autoRedefine/>
    <w:uiPriority w:val="9"/>
    <w:unhideWhenUsed/>
    <w:rsid w:val="008F0BD1"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Cs/>
      <w:noProof/>
      <w:color w:val="70B96C"/>
      <w:sz w:val="22"/>
      <w:szCs w:val="20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Bogenstitel">
    <w:name w:val="Book Title"/>
    <w:basedOn w:val="Standardskrifttypeiafsnit"/>
    <w:uiPriority w:val="33"/>
    <w:rPr>
      <w:b/>
      <w:bCs/>
      <w:caps w:val="0"/>
      <w:smallCaps/>
      <w:spacing w:val="10"/>
    </w:rPr>
  </w:style>
  <w:style w:type="paragraph" w:styleId="Billedtekst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Fremhv">
    <w:name w:val="Emphasis"/>
    <w:basedOn w:val="Standardskrifttypeiafsnit"/>
    <w:uiPriority w:val="20"/>
    <w:rPr>
      <w:i/>
      <w:iCs/>
      <w:color w:val="000000" w:themeColor="text1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451454"/>
    <w:rPr>
      <w:rFonts w:ascii="Arial" w:eastAsiaTheme="majorEastAsia" w:hAnsi="Arial" w:cs="Arial"/>
      <w:b/>
      <w:color w:val="05683A"/>
      <w:sz w:val="44"/>
      <w:szCs w:val="28"/>
      <w:lang w:val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5237E2"/>
    <w:rPr>
      <w:rFonts w:asciiTheme="majorHAnsi" w:eastAsiaTheme="majorEastAsia" w:hAnsiTheme="majorHAnsi" w:cstheme="majorBidi"/>
      <w:color w:val="05683A"/>
      <w:sz w:val="32"/>
      <w:szCs w:val="24"/>
      <w:lang w:val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8F0BD1"/>
    <w:rPr>
      <w:rFonts w:asciiTheme="majorHAnsi" w:eastAsiaTheme="majorEastAsia" w:hAnsiTheme="majorHAnsi" w:cstheme="majorBidi"/>
      <w:color w:val="05683A"/>
      <w:sz w:val="26"/>
      <w:szCs w:val="22"/>
      <w:lang w:val="da-DK"/>
    </w:rPr>
  </w:style>
  <w:style w:type="character" w:customStyle="1" w:styleId="Overskrift4Tegn">
    <w:name w:val="Overskrift 4 Tegn"/>
    <w:basedOn w:val="Standardskrifttypeiafsnit"/>
    <w:link w:val="Overskrift4"/>
    <w:uiPriority w:val="9"/>
    <w:rsid w:val="008F0BD1"/>
    <w:rPr>
      <w:rFonts w:asciiTheme="majorHAnsi" w:eastAsiaTheme="majorEastAsia" w:hAnsiTheme="majorHAnsi" w:cstheme="majorBidi"/>
      <w:bCs/>
      <w:noProof/>
      <w:color w:val="70B96C"/>
      <w:sz w:val="22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rPr>
      <w:b/>
      <w:bCs/>
      <w:i/>
      <w:iCs/>
      <w:color w:val="auto"/>
    </w:rPr>
  </w:style>
  <w:style w:type="paragraph" w:styleId="Strktcitat">
    <w:name w:val="Intense Quote"/>
    <w:basedOn w:val="Normal"/>
    <w:next w:val="Normal"/>
    <w:link w:val="StrktcitatTegn"/>
    <w:uiPriority w:val="30"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StrktcitatTegn">
    <w:name w:val="Stærkt citat Tegn"/>
    <w:basedOn w:val="Standardskrifttypeiafsnit"/>
    <w:link w:val="Strktcitat"/>
    <w:uiPriority w:val="30"/>
    <w:rPr>
      <w:color w:val="B01513" w:themeColor="accent1"/>
      <w:sz w:val="28"/>
      <w:szCs w:val="28"/>
    </w:rPr>
  </w:style>
  <w:style w:type="character" w:styleId="Kraftighenvisning">
    <w:name w:val="Intense Reference"/>
    <w:basedOn w:val="Standardskrifttypeiafsnit"/>
    <w:uiPriority w:val="32"/>
    <w:rPr>
      <w:b/>
      <w:bCs/>
      <w:caps w:val="0"/>
      <w:smallCaps/>
      <w:color w:val="auto"/>
      <w:spacing w:val="5"/>
      <w:u w:val="single"/>
    </w:rPr>
  </w:style>
  <w:style w:type="character" w:styleId="Hyperlink">
    <w:name w:val="Hyperlink"/>
    <w:basedOn w:val="Standardskrifttypeiafsnit"/>
    <w:uiPriority w:val="99"/>
    <w:unhideWhenUsed/>
    <w:rPr>
      <w:color w:val="4FB8C1" w:themeColor="text2" w:themeTint="99"/>
      <w:u w:val="single"/>
    </w:rPr>
  </w:style>
  <w:style w:type="character" w:styleId="BesgtLink">
    <w:name w:val="FollowedHyperlink"/>
    <w:basedOn w:val="Standardskrifttypeiafsnit"/>
    <w:uiPriority w:val="99"/>
    <w:semiHidden/>
    <w:unhideWhenUsed/>
    <w:rPr>
      <w:color w:val="9DFFCB" w:themeColor="followedHyperlink"/>
      <w:u w:val="single"/>
    </w:rPr>
  </w:style>
  <w:style w:type="paragraph" w:styleId="Ingenafstand">
    <w:name w:val="No Spacing"/>
    <w:link w:val="IngenafstandTegn"/>
    <w:autoRedefine/>
    <w:uiPriority w:val="1"/>
    <w:rsid w:val="006D5779"/>
    <w:pPr>
      <w:spacing w:after="0" w:line="240" w:lineRule="auto"/>
    </w:pPr>
    <w:rPr>
      <w:sz w:val="18"/>
    </w:rPr>
  </w:style>
  <w:style w:type="character" w:customStyle="1" w:styleId="IngenafstandTegn">
    <w:name w:val="Ingen afstand Tegn"/>
    <w:basedOn w:val="Standardskrifttypeiafsnit"/>
    <w:link w:val="Ingenafstand"/>
    <w:uiPriority w:val="1"/>
    <w:rsid w:val="006D5779"/>
    <w:rPr>
      <w:sz w:val="18"/>
    </w:rPr>
  </w:style>
  <w:style w:type="paragraph" w:styleId="Citat">
    <w:name w:val="Quote"/>
    <w:basedOn w:val="Normal"/>
    <w:next w:val="Normal"/>
    <w:link w:val="CitatTegn"/>
    <w:uiPriority w:val="29"/>
    <w:pPr>
      <w:spacing w:before="160"/>
      <w:ind w:left="864" w:right="864"/>
    </w:pPr>
    <w:rPr>
      <w:rFonts w:asciiTheme="majorHAnsi" w:eastAsiaTheme="majorEastAsia" w:hAnsiTheme="majorHAnsi" w:cstheme="majorBidi"/>
    </w:rPr>
  </w:style>
  <w:style w:type="character" w:customStyle="1" w:styleId="CitatTegn">
    <w:name w:val="Citat Tegn"/>
    <w:basedOn w:val="Standardskrifttypeiafsnit"/>
    <w:link w:val="Citat"/>
    <w:uiPriority w:val="29"/>
    <w:rPr>
      <w:rFonts w:asciiTheme="majorHAnsi" w:eastAsiaTheme="majorEastAsia" w:hAnsiTheme="majorHAnsi" w:cstheme="majorBidi"/>
    </w:rPr>
  </w:style>
  <w:style w:type="character" w:styleId="Strk">
    <w:name w:val="Strong"/>
    <w:basedOn w:val="Standardskrifttypeiafsnit"/>
    <w:uiPriority w:val="22"/>
    <w:rPr>
      <w:b/>
      <w:bCs/>
    </w:rPr>
  </w:style>
  <w:style w:type="paragraph" w:styleId="Undertitel">
    <w:name w:val="Subtitle"/>
    <w:basedOn w:val="Normal"/>
    <w:next w:val="Normal"/>
    <w:link w:val="UndertitelTegn"/>
    <w:uiPriority w:val="11"/>
    <w:pPr>
      <w:numPr>
        <w:ilvl w:val="1"/>
      </w:numPr>
    </w:pPr>
    <w:rPr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Pr>
      <w:sz w:val="28"/>
      <w:szCs w:val="28"/>
    </w:rPr>
  </w:style>
  <w:style w:type="character" w:styleId="Svagfremhvning">
    <w:name w:val="Subtle Emphasis"/>
    <w:basedOn w:val="Standardskrifttypeiafsnit"/>
    <w:uiPriority w:val="19"/>
    <w:rPr>
      <w:i/>
      <w:iCs/>
      <w:color w:val="595959" w:themeColor="text1" w:themeTint="A6"/>
    </w:rPr>
  </w:style>
  <w:style w:type="character" w:styleId="Svaghenvisning">
    <w:name w:val="Subtle Reference"/>
    <w:basedOn w:val="Standardskrifttypeiafsnit"/>
    <w:uiPriority w:val="31"/>
    <w:rPr>
      <w:caps w:val="0"/>
      <w:smallCaps/>
      <w:color w:val="404040" w:themeColor="text1" w:themeTint="BF"/>
      <w:u w:val="single" w:color="7F7F7F" w:themeColor="text1" w:themeTint="80"/>
    </w:rPr>
  </w:style>
  <w:style w:type="paragraph" w:styleId="Titel">
    <w:name w:val="Title"/>
    <w:basedOn w:val="Normal"/>
    <w:next w:val="Normal"/>
    <w:link w:val="TitelTegn"/>
    <w:uiPriority w:val="10"/>
    <w:pPr>
      <w:spacing w:after="0" w:line="240" w:lineRule="auto"/>
      <w:contextualSpacing/>
    </w:pPr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character" w:customStyle="1" w:styleId="TitelTegn">
    <w:name w:val="Titel Tegn"/>
    <w:basedOn w:val="Standardskrifttypeiafsnit"/>
    <w:link w:val="Titel"/>
    <w:uiPriority w:val="10"/>
    <w:rPr>
      <w:rFonts w:asciiTheme="majorHAnsi" w:eastAsiaTheme="majorEastAsia" w:hAnsiTheme="majorHAnsi" w:cstheme="majorBidi"/>
      <w:color w:val="B01513" w:themeColor="accent1"/>
      <w:kern w:val="28"/>
      <w:sz w:val="72"/>
      <w:szCs w:val="72"/>
    </w:rPr>
  </w:style>
  <w:style w:type="paragraph" w:styleId="Listeafsnit">
    <w:name w:val="List Paragraph"/>
    <w:basedOn w:val="Normal"/>
    <w:uiPriority w:val="34"/>
    <w:pPr>
      <w:ind w:left="720"/>
      <w:contextualSpacing/>
    </w:pPr>
  </w:style>
  <w:style w:type="paragraph" w:styleId="Overskrift">
    <w:name w:val="TOC Heading"/>
    <w:basedOn w:val="Overskrift1"/>
    <w:next w:val="Normal"/>
    <w:uiPriority w:val="39"/>
    <w:unhideWhenUsed/>
    <w:rsid w:val="00D461B8"/>
    <w:pPr>
      <w:spacing w:before="240" w:after="0" w:line="259" w:lineRule="auto"/>
      <w:outlineLvl w:val="9"/>
    </w:pPr>
    <w:rPr>
      <w:color w:val="830F0E" w:themeColor="accent1" w:themeShade="BF"/>
      <w:sz w:val="32"/>
      <w:szCs w:val="32"/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D461B8"/>
    <w:pPr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D461B8"/>
    <w:pPr>
      <w:spacing w:after="100"/>
      <w:ind w:left="170"/>
    </w:pPr>
  </w:style>
  <w:style w:type="paragraph" w:styleId="Indholdsfortegnelse3">
    <w:name w:val="toc 3"/>
    <w:basedOn w:val="Normal"/>
    <w:next w:val="Normal"/>
    <w:autoRedefine/>
    <w:uiPriority w:val="39"/>
    <w:unhideWhenUsed/>
    <w:rsid w:val="00D461B8"/>
    <w:pPr>
      <w:spacing w:after="100"/>
      <w:ind w:left="340"/>
    </w:pPr>
  </w:style>
  <w:style w:type="character" w:styleId="Kommentarhenvisning">
    <w:name w:val="annotation reference"/>
    <w:basedOn w:val="Standardskrifttypeiafsnit"/>
    <w:uiPriority w:val="99"/>
    <w:semiHidden/>
    <w:unhideWhenUsed/>
    <w:rsid w:val="00F561B7"/>
    <w:rPr>
      <w:sz w:val="16"/>
      <w:szCs w:val="16"/>
    </w:rPr>
  </w:style>
  <w:style w:type="paragraph" w:styleId="Kommentartekst">
    <w:name w:val="annotation text"/>
    <w:basedOn w:val="Normal"/>
    <w:link w:val="KommentartekstTegn"/>
    <w:unhideWhenUsed/>
    <w:rsid w:val="00F561B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F561B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F561B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F561B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61B7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61B7"/>
    <w:rPr>
      <w:rFonts w:ascii="Segoe UI" w:hAnsi="Segoe UI" w:cs="Segoe UI"/>
      <w:sz w:val="18"/>
      <w:szCs w:val="18"/>
    </w:rPr>
  </w:style>
  <w:style w:type="paragraph" w:styleId="Sidehoved">
    <w:name w:val="header"/>
    <w:basedOn w:val="Normal"/>
    <w:link w:val="Sidehove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940B32"/>
  </w:style>
  <w:style w:type="paragraph" w:styleId="Sidefod">
    <w:name w:val="footer"/>
    <w:basedOn w:val="Normal"/>
    <w:link w:val="SidefodTegn"/>
    <w:uiPriority w:val="99"/>
    <w:unhideWhenUsed/>
    <w:rsid w:val="00940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940B32"/>
  </w:style>
  <w:style w:type="paragraph" w:customStyle="1" w:styleId="En-ttedelettre">
    <w:name w:val="En-tête de lettre"/>
    <w:basedOn w:val="Normal"/>
    <w:rsid w:val="00E726B5"/>
    <w:pPr>
      <w:spacing w:after="0" w:line="288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styleId="Tabel-Gitter">
    <w:name w:val="Table Grid"/>
    <w:basedOn w:val="Tabel-Normal"/>
    <w:uiPriority w:val="39"/>
    <w:rsid w:val="00043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eofyntitel">
    <w:name w:val="Geofyn titel"/>
    <w:link w:val="GeofyntitelTegn"/>
    <w:autoRedefine/>
    <w:qFormat/>
    <w:rsid w:val="00CA720D"/>
    <w:rPr>
      <w:rFonts w:ascii="Arial" w:eastAsiaTheme="majorEastAsia" w:hAnsi="Arial" w:cs="Arial"/>
      <w:b/>
      <w:caps/>
      <w:sz w:val="44"/>
      <w:szCs w:val="28"/>
      <w:lang w:val="da-DK"/>
    </w:rPr>
  </w:style>
  <w:style w:type="paragraph" w:customStyle="1" w:styleId="geofynoverskrift1">
    <w:name w:val="geofyn overskrift 1"/>
    <w:basedOn w:val="Normal"/>
    <w:link w:val="geofynoverskrift1Tegn"/>
    <w:qFormat/>
    <w:rsid w:val="009B3E33"/>
    <w:rPr>
      <w:b/>
      <w:sz w:val="32"/>
    </w:rPr>
  </w:style>
  <w:style w:type="character" w:customStyle="1" w:styleId="GeofyntitelTegn">
    <w:name w:val="Geofyn titel Tegn"/>
    <w:basedOn w:val="Overskrift1Tegn"/>
    <w:link w:val="Geofyntitel"/>
    <w:rsid w:val="00CA720D"/>
    <w:rPr>
      <w:rFonts w:ascii="Arial" w:eastAsiaTheme="majorEastAsia" w:hAnsi="Arial" w:cs="Arial"/>
      <w:b/>
      <w:caps/>
      <w:color w:val="05683A"/>
      <w:sz w:val="44"/>
      <w:szCs w:val="28"/>
      <w:lang w:val="da-DK"/>
    </w:rPr>
  </w:style>
  <w:style w:type="paragraph" w:customStyle="1" w:styleId="Geofynoverskrift1grn">
    <w:name w:val="Geofyn overskrift 1 grøn"/>
    <w:basedOn w:val="Normal"/>
    <w:link w:val="Geofynoverskrift1grnTegn"/>
    <w:qFormat/>
    <w:rsid w:val="009B3E33"/>
    <w:rPr>
      <w:b/>
      <w:color w:val="006633"/>
      <w:sz w:val="32"/>
      <w:szCs w:val="32"/>
    </w:rPr>
  </w:style>
  <w:style w:type="character" w:customStyle="1" w:styleId="geofynoverskrift1Tegn">
    <w:name w:val="geofyn overskrift 1 Tegn"/>
    <w:basedOn w:val="Standardskrifttypeiafsnit"/>
    <w:link w:val="geofynoverskrift1"/>
    <w:rsid w:val="009B3E33"/>
    <w:rPr>
      <w:b/>
      <w:sz w:val="32"/>
      <w:lang w:val="da-DK"/>
    </w:rPr>
  </w:style>
  <w:style w:type="paragraph" w:customStyle="1" w:styleId="Geofyntekst">
    <w:name w:val="Geofyn tekst"/>
    <w:basedOn w:val="Normal"/>
    <w:link w:val="GeofyntekstTegn"/>
    <w:qFormat/>
    <w:rsid w:val="00BB3A10"/>
    <w:rPr>
      <w:sz w:val="24"/>
    </w:rPr>
  </w:style>
  <w:style w:type="character" w:customStyle="1" w:styleId="Geofynoverskrift1grnTegn">
    <w:name w:val="Geofyn overskrift 1 grøn Tegn"/>
    <w:basedOn w:val="Standardskrifttypeiafsnit"/>
    <w:link w:val="Geofynoverskrift1grn"/>
    <w:rsid w:val="009B3E33"/>
    <w:rPr>
      <w:b/>
      <w:color w:val="006633"/>
      <w:sz w:val="32"/>
      <w:szCs w:val="32"/>
      <w:lang w:val="da-DK"/>
    </w:rPr>
  </w:style>
  <w:style w:type="paragraph" w:customStyle="1" w:styleId="Geofyntekstgr">
    <w:name w:val="Geofyn tekst grå"/>
    <w:basedOn w:val="Normal"/>
    <w:link w:val="GeofyntekstgrTegn"/>
    <w:qFormat/>
    <w:rsid w:val="00BB3A10"/>
    <w:rPr>
      <w:color w:val="666666"/>
      <w:sz w:val="24"/>
    </w:rPr>
  </w:style>
  <w:style w:type="character" w:customStyle="1" w:styleId="GeofyntekstTegn">
    <w:name w:val="Geofyn tekst Tegn"/>
    <w:basedOn w:val="Standardskrifttypeiafsnit"/>
    <w:link w:val="Geofyntekst"/>
    <w:rsid w:val="00BB3A10"/>
    <w:rPr>
      <w:sz w:val="24"/>
      <w:lang w:val="da-DK"/>
    </w:rPr>
  </w:style>
  <w:style w:type="character" w:customStyle="1" w:styleId="GeofyntekstgrTegn">
    <w:name w:val="Geofyn tekst grå Tegn"/>
    <w:basedOn w:val="Standardskrifttypeiafsnit"/>
    <w:link w:val="Geofyntekstgr"/>
    <w:rsid w:val="00BB3A10"/>
    <w:rPr>
      <w:color w:val="666666"/>
      <w:sz w:val="24"/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3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2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je\AppData\Roaming\Microsoft\Skabeloner\Ion-design%20(tomt)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AAB013-A056-41BA-9072-E06AD204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Ion-design (tomt).dotx</Template>
  <TotalTime>789</TotalTime>
  <Pages>3</Pages>
  <Words>14</Words>
  <Characters>87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Jesper Gaardboe Jensen</dc:creator>
  <cp:keywords/>
  <cp:lastModifiedBy>Jesper Gaardboe Jensen</cp:lastModifiedBy>
  <cp:revision>62</cp:revision>
  <cp:lastPrinted>2015-11-06T11:56:00Z</cp:lastPrinted>
  <dcterms:created xsi:type="dcterms:W3CDTF">2015-07-23T07:50:00Z</dcterms:created>
  <dcterms:modified xsi:type="dcterms:W3CDTF">2019-01-08T14:54:00Z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